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2026020160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11.08.2026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Landkreis Ludwigslust-Parchim - Ersatzbeschaffung eines Schneepflugs für Trägerfahrzeug MAN TGM für KSM Parchim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Ersatzbeschaffung eines Schneepflugs für Trägerfahrzeug MAN TGM für KSM Parchim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